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1FA3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Simon HERVY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027632C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Brewer.</w:t>
      </w:r>
    </w:p>
    <w:p w14:paraId="02142FE2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7DB19C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0138653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Luyt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John Laurence of</w:t>
      </w:r>
    </w:p>
    <w:p w14:paraId="0814DC59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Feltham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Stephyns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Hayes(q.v.),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Lewelyn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2355ECAC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London, goldsmith(q.v.),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Doget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Wealdstone,</w:t>
      </w:r>
    </w:p>
    <w:p w14:paraId="3265354E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Middlesex(q.v.).</w:t>
      </w:r>
    </w:p>
    <w:p w14:paraId="6FBAC926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BC3B282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A4213B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9BC5F4" w14:textId="77777777" w:rsidR="00196AD7" w:rsidRDefault="00196AD7" w:rsidP="00196AD7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21 October 2021</w:t>
      </w:r>
    </w:p>
    <w:p w14:paraId="2AD7CB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94E15" w14:textId="77777777" w:rsidR="00196AD7" w:rsidRDefault="00196AD7" w:rsidP="009139A6">
      <w:r>
        <w:separator/>
      </w:r>
    </w:p>
  </w:endnote>
  <w:endnote w:type="continuationSeparator" w:id="0">
    <w:p w14:paraId="5B7568D5" w14:textId="77777777" w:rsidR="00196AD7" w:rsidRDefault="00196A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97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DC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65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C155" w14:textId="77777777" w:rsidR="00196AD7" w:rsidRDefault="00196AD7" w:rsidP="009139A6">
      <w:r>
        <w:separator/>
      </w:r>
    </w:p>
  </w:footnote>
  <w:footnote w:type="continuationSeparator" w:id="0">
    <w:p w14:paraId="0E5A0A0A" w14:textId="77777777" w:rsidR="00196AD7" w:rsidRDefault="00196A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F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2F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6D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D7"/>
    <w:rsid w:val="000666E0"/>
    <w:rsid w:val="00196AD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8FA7B"/>
  <w15:chartTrackingRefBased/>
  <w15:docId w15:val="{A35390B9-F7ED-4B9F-91E3-85EC417E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2021-12-04T21:59:00Z</dcterms:created>
  <dcterms:modified xsi:type="dcterms:W3CDTF">2021-12-04T22:00:00Z</dcterms:modified>
</cp:coreProperties>
</file>